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7A34A" w14:textId="6CC5D91F" w:rsidR="00376DC6" w:rsidRDefault="00376DC6" w:rsidP="00376D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COLYN</w:t>
      </w:r>
      <w:r>
        <w:rPr>
          <w:rFonts w:ascii="Times New Roman" w:hAnsi="Times New Roman" w:cs="Times New Roman"/>
          <w:sz w:val="24"/>
          <w:szCs w:val="24"/>
        </w:rPr>
        <w:t xml:space="preserve">      (fl.1418)</w:t>
      </w:r>
    </w:p>
    <w:p w14:paraId="7D277E35" w14:textId="142A2A79" w:rsidR="00F64905" w:rsidRDefault="00F64905" w:rsidP="00376D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Cornwall.</w:t>
      </w:r>
    </w:p>
    <w:p w14:paraId="4E20325C" w14:textId="77777777" w:rsidR="00376DC6" w:rsidRDefault="00376DC6" w:rsidP="00376D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38E384" w14:textId="30AC2F69" w:rsidR="00376DC6" w:rsidRDefault="00376DC6" w:rsidP="00376D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15430B" w14:textId="77777777" w:rsidR="00F64905" w:rsidRDefault="00F64905" w:rsidP="00F64905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to levy and collect in Cornwall the tax of a fifteenth </w:t>
      </w:r>
    </w:p>
    <w:p w14:paraId="5FB9A9A7" w14:textId="77777777" w:rsidR="00F64905" w:rsidRDefault="00F64905" w:rsidP="00F64905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a tenth granted to the King at the last Parliament.</w:t>
      </w:r>
    </w:p>
    <w:p w14:paraId="58A3A59C" w14:textId="456741A5" w:rsidR="00F64905" w:rsidRDefault="00F64905" w:rsidP="00376D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p.188)</w:t>
      </w:r>
    </w:p>
    <w:p w14:paraId="5221058B" w14:textId="77777777" w:rsidR="00F64905" w:rsidRDefault="00F64905" w:rsidP="00F64905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57DE85ED" w14:textId="77777777" w:rsidR="00F64905" w:rsidRDefault="00F64905" w:rsidP="00F64905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cities, boroughs and towns and from all secular lords and lay persons having</w:t>
      </w:r>
    </w:p>
    <w:p w14:paraId="74829F2A" w14:textId="4F3FE661" w:rsidR="00F64905" w:rsidRDefault="00F64905" w:rsidP="00F64905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good and possessions, and others both great and small in Cornwall, except ecclesiastical persons, the two fifteenths and two tenths granted to the King at the last Parliament.   (C.F.R. 1399-1405 p.285)</w:t>
      </w:r>
    </w:p>
    <w:p w14:paraId="557D0E9A" w14:textId="77777777" w:rsidR="00376DC6" w:rsidRDefault="00376DC6" w:rsidP="00376D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Sep.1418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Liskeard, Cornwall,</w:t>
      </w:r>
    </w:p>
    <w:p w14:paraId="39A60702" w14:textId="77777777" w:rsidR="00376DC6" w:rsidRDefault="00376DC6" w:rsidP="00376DC6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into lands held by the late John Colshull(q.v.).</w:t>
      </w:r>
    </w:p>
    <w:p w14:paraId="3167A222" w14:textId="77777777" w:rsidR="00376DC6" w:rsidRPr="00E233B5" w:rsidRDefault="00376DC6" w:rsidP="00376DC6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233B5">
        <w:rPr>
          <w:rFonts w:ascii="Times New Roman" w:hAnsi="Times New Roman" w:cs="Times New Roman"/>
          <w:sz w:val="24"/>
        </w:rPr>
        <w:t>(</w:t>
      </w:r>
      <w:hyperlink r:id="rId6" w:history="1">
        <w:r w:rsidRPr="00E233B5">
          <w:rPr>
            <w:rStyle w:val="Hyperlink"/>
            <w:rFonts w:ascii="Times New Roman" w:hAnsi="Times New Roman" w:cs="Times New Roman"/>
            <w:sz w:val="24"/>
          </w:rPr>
          <w:t>www.inquisitionspostmortem.ac.uk</w:t>
        </w:r>
      </w:hyperlink>
      <w:r w:rsidRPr="00E233B5">
        <w:rPr>
          <w:rFonts w:ascii="Times New Roman" w:hAnsi="Times New Roman" w:cs="Times New Roman"/>
          <w:sz w:val="24"/>
        </w:rPr>
        <w:t xml:space="preserve"> ref. eCIPM 21-12</w:t>
      </w:r>
      <w:r>
        <w:rPr>
          <w:rFonts w:ascii="Times New Roman" w:hAnsi="Times New Roman" w:cs="Times New Roman"/>
          <w:sz w:val="24"/>
        </w:rPr>
        <w:t>1</w:t>
      </w:r>
      <w:r w:rsidRPr="00E233B5">
        <w:rPr>
          <w:rFonts w:ascii="Times New Roman" w:hAnsi="Times New Roman" w:cs="Times New Roman"/>
          <w:sz w:val="24"/>
        </w:rPr>
        <w:t>)</w:t>
      </w:r>
    </w:p>
    <w:p w14:paraId="6FC3B3FC" w14:textId="77777777" w:rsidR="00376DC6" w:rsidRPr="00E233B5" w:rsidRDefault="00376DC6" w:rsidP="00376DC6">
      <w:pPr>
        <w:pStyle w:val="NoSpacing"/>
        <w:rPr>
          <w:rFonts w:ascii="Times New Roman" w:hAnsi="Times New Roman" w:cs="Times New Roman"/>
          <w:sz w:val="24"/>
        </w:rPr>
      </w:pPr>
    </w:p>
    <w:p w14:paraId="41DCCF3F" w14:textId="77777777" w:rsidR="00376DC6" w:rsidRPr="00E233B5" w:rsidRDefault="00376DC6" w:rsidP="00376DC6">
      <w:pPr>
        <w:pStyle w:val="NoSpacing"/>
        <w:rPr>
          <w:rFonts w:ascii="Times New Roman" w:hAnsi="Times New Roman" w:cs="Times New Roman"/>
          <w:sz w:val="24"/>
        </w:rPr>
      </w:pPr>
    </w:p>
    <w:p w14:paraId="4F0771BD" w14:textId="254E3C52" w:rsidR="00DD5B8A" w:rsidRDefault="00376DC6" w:rsidP="00376DC6">
      <w:pPr>
        <w:pStyle w:val="NoSpacing"/>
        <w:rPr>
          <w:rFonts w:ascii="Times New Roman" w:hAnsi="Times New Roman" w:cs="Times New Roman"/>
          <w:sz w:val="24"/>
        </w:rPr>
      </w:pPr>
      <w:r w:rsidRPr="00E233B5">
        <w:rPr>
          <w:rFonts w:ascii="Times New Roman" w:hAnsi="Times New Roman" w:cs="Times New Roman"/>
          <w:sz w:val="24"/>
        </w:rPr>
        <w:t>30 November 2015</w:t>
      </w:r>
    </w:p>
    <w:p w14:paraId="456CE669" w14:textId="2BE06D5C" w:rsidR="00F64905" w:rsidRPr="00376DC6" w:rsidRDefault="00F64905" w:rsidP="00376D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3 January 2022</w:t>
      </w:r>
    </w:p>
    <w:sectPr w:rsidR="00F64905" w:rsidRPr="00376D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B6AEE" w14:textId="77777777" w:rsidR="00376DC6" w:rsidRDefault="00376DC6" w:rsidP="00564E3C">
      <w:pPr>
        <w:spacing w:after="0" w:line="240" w:lineRule="auto"/>
      </w:pPr>
      <w:r>
        <w:separator/>
      </w:r>
    </w:p>
  </w:endnote>
  <w:endnote w:type="continuationSeparator" w:id="0">
    <w:p w14:paraId="6C7AF789" w14:textId="77777777" w:rsidR="00376DC6" w:rsidRDefault="00376DC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FDD53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0B2FB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64905">
      <w:rPr>
        <w:rFonts w:ascii="Times New Roman" w:hAnsi="Times New Roman" w:cs="Times New Roman"/>
        <w:noProof/>
        <w:sz w:val="24"/>
        <w:szCs w:val="24"/>
      </w:rPr>
      <w:t>3 January 2022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5EBF5133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30102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32EEF" w14:textId="77777777" w:rsidR="00376DC6" w:rsidRDefault="00376DC6" w:rsidP="00564E3C">
      <w:pPr>
        <w:spacing w:after="0" w:line="240" w:lineRule="auto"/>
      </w:pPr>
      <w:r>
        <w:separator/>
      </w:r>
    </w:p>
  </w:footnote>
  <w:footnote w:type="continuationSeparator" w:id="0">
    <w:p w14:paraId="0427DFDF" w14:textId="77777777" w:rsidR="00376DC6" w:rsidRDefault="00376DC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65F91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55715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A007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DC6"/>
    <w:rsid w:val="00372DC6"/>
    <w:rsid w:val="00376DC6"/>
    <w:rsid w:val="00564E3C"/>
    <w:rsid w:val="0064591D"/>
    <w:rsid w:val="00DD5B8A"/>
    <w:rsid w:val="00EB41B8"/>
    <w:rsid w:val="00F14DE1"/>
    <w:rsid w:val="00F64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2A8DC"/>
  <w15:chartTrackingRefBased/>
  <w15:docId w15:val="{35F7503D-57B7-4DBA-9076-F8279BB8D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uiPriority w:val="99"/>
    <w:unhideWhenUsed/>
    <w:rsid w:val="00376DC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2.dotx</Template>
  <TotalTime>0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2015-11-30T21:29:00Z</dcterms:created>
  <dcterms:modified xsi:type="dcterms:W3CDTF">2022-01-03T08:49:00Z</dcterms:modified>
</cp:coreProperties>
</file>